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B4F" w:rsidRDefault="008B7B4F" w:rsidP="008B7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HENLEY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B7B4F" w:rsidRDefault="008B7B4F" w:rsidP="008B7B4F">
      <w:pPr>
        <w:rPr>
          <w:rFonts w:ascii="Times New Roman" w:hAnsi="Times New Roman" w:cs="Times New Roman"/>
        </w:rPr>
      </w:pPr>
    </w:p>
    <w:p w:rsidR="008B7B4F" w:rsidRDefault="008B7B4F" w:rsidP="008B7B4F">
      <w:pPr>
        <w:rPr>
          <w:rFonts w:ascii="Times New Roman" w:hAnsi="Times New Roman" w:cs="Times New Roman"/>
        </w:rPr>
      </w:pPr>
    </w:p>
    <w:p w:rsidR="008B7B4F" w:rsidRDefault="008B7B4F" w:rsidP="008B7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Henry Reed of </w:t>
      </w:r>
      <w:proofErr w:type="spellStart"/>
      <w:r>
        <w:rPr>
          <w:rFonts w:ascii="Times New Roman" w:hAnsi="Times New Roman" w:cs="Times New Roman"/>
        </w:rPr>
        <w:t>Tisted</w:t>
      </w:r>
      <w:proofErr w:type="spellEnd"/>
      <w:r>
        <w:rPr>
          <w:rFonts w:ascii="Times New Roman" w:hAnsi="Times New Roman" w:cs="Times New Roman"/>
        </w:rPr>
        <w:t>, Hampshire(q.v.).</w:t>
      </w:r>
    </w:p>
    <w:p w:rsidR="008B7B4F" w:rsidRDefault="008B7B4F" w:rsidP="008B7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B7B4F" w:rsidRDefault="008B7B4F" w:rsidP="008B7B4F">
      <w:pPr>
        <w:rPr>
          <w:rFonts w:ascii="Times New Roman" w:hAnsi="Times New Roman" w:cs="Times New Roman"/>
        </w:rPr>
      </w:pPr>
    </w:p>
    <w:p w:rsidR="008B7B4F" w:rsidRDefault="008B7B4F" w:rsidP="008B7B4F">
      <w:pPr>
        <w:rPr>
          <w:rFonts w:ascii="Times New Roman" w:hAnsi="Times New Roman" w:cs="Times New Roman"/>
        </w:rPr>
      </w:pPr>
    </w:p>
    <w:p w:rsidR="008B7B4F" w:rsidRDefault="008B7B4F" w:rsidP="008B7B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:rsidR="006B2F86" w:rsidRPr="00E71FC3" w:rsidRDefault="008B7B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B4F" w:rsidRDefault="008B7B4F" w:rsidP="00E71FC3">
      <w:r>
        <w:separator/>
      </w:r>
    </w:p>
  </w:endnote>
  <w:endnote w:type="continuationSeparator" w:id="0">
    <w:p w:rsidR="008B7B4F" w:rsidRDefault="008B7B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B4F" w:rsidRDefault="008B7B4F" w:rsidP="00E71FC3">
      <w:r>
        <w:separator/>
      </w:r>
    </w:p>
  </w:footnote>
  <w:footnote w:type="continuationSeparator" w:id="0">
    <w:p w:rsidR="008B7B4F" w:rsidRDefault="008B7B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4F"/>
    <w:rsid w:val="001A7C09"/>
    <w:rsid w:val="00577BD5"/>
    <w:rsid w:val="00656CBA"/>
    <w:rsid w:val="006A1F77"/>
    <w:rsid w:val="00733BE7"/>
    <w:rsid w:val="008B7B4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92B5C-C7D2-48E1-ABFB-A851F1E6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7B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B7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2018-01-19T20:24:00Z</dcterms:created>
  <dcterms:modified xsi:type="dcterms:W3CDTF">2018-01-19T20:25:00Z</dcterms:modified>
</cp:coreProperties>
</file>